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669A3" w14:textId="77777777" w:rsidR="0024222E" w:rsidRDefault="0024222E" w:rsidP="002422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Magdalen JOHNSON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fl.1439)</w:t>
      </w:r>
    </w:p>
    <w:p w14:paraId="6AAF8B85" w14:textId="77777777" w:rsidR="0024222E" w:rsidRDefault="0024222E" w:rsidP="002422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6B887070" w14:textId="77777777" w:rsidR="0024222E" w:rsidRDefault="0024222E" w:rsidP="0024222E">
      <w:pPr>
        <w:pStyle w:val="NoSpacing"/>
        <w:rPr>
          <w:rFonts w:eastAsia="Times New Roman" w:cs="Times New Roman"/>
          <w:szCs w:val="24"/>
        </w:rPr>
      </w:pPr>
    </w:p>
    <w:p w14:paraId="6C4E73F1" w14:textId="77777777" w:rsidR="0024222E" w:rsidRDefault="0024222E" w:rsidP="0024222E">
      <w:pPr>
        <w:pStyle w:val="NoSpacing"/>
        <w:rPr>
          <w:rFonts w:eastAsia="Times New Roman" w:cs="Times New Roman"/>
          <w:szCs w:val="24"/>
        </w:rPr>
      </w:pPr>
    </w:p>
    <w:p w14:paraId="18C2DD1D" w14:textId="77777777" w:rsidR="0024222E" w:rsidRDefault="0024222E" w:rsidP="002422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Mar.1439</w:t>
      </w:r>
      <w:r>
        <w:rPr>
          <w:rFonts w:eastAsia="Times New Roman" w:cs="Times New Roman"/>
          <w:szCs w:val="24"/>
        </w:rPr>
        <w:tab/>
        <w:t xml:space="preserve">Bond of William </w:t>
      </w:r>
      <w:proofErr w:type="spellStart"/>
      <w:r>
        <w:rPr>
          <w:rFonts w:eastAsia="Times New Roman" w:cs="Times New Roman"/>
          <w:szCs w:val="24"/>
        </w:rPr>
        <w:t>Wolnore</w:t>
      </w:r>
      <w:proofErr w:type="spellEnd"/>
      <w:r>
        <w:rPr>
          <w:rFonts w:eastAsia="Times New Roman" w:cs="Times New Roman"/>
          <w:szCs w:val="24"/>
        </w:rPr>
        <w:t xml:space="preserve"> of London, skinner(q.v.) and her, in £10 to the </w:t>
      </w:r>
    </w:p>
    <w:p w14:paraId="06A95F0E" w14:textId="77777777" w:rsidR="0024222E" w:rsidRDefault="0024222E" w:rsidP="002422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Chamberlain, that she would keep a respectable </w:t>
      </w:r>
      <w:proofErr w:type="spellStart"/>
      <w:r>
        <w:rPr>
          <w:rFonts w:eastAsia="Times New Roman" w:cs="Times New Roman"/>
          <w:szCs w:val="24"/>
        </w:rPr>
        <w:t>stewhouse</w:t>
      </w:r>
      <w:proofErr w:type="spellEnd"/>
      <w:r>
        <w:rPr>
          <w:rFonts w:eastAsia="Times New Roman" w:cs="Times New Roman"/>
          <w:szCs w:val="24"/>
        </w:rPr>
        <w:t xml:space="preserve"> and not </w:t>
      </w:r>
      <w:proofErr w:type="gramStart"/>
      <w:r>
        <w:rPr>
          <w:rFonts w:eastAsia="Times New Roman" w:cs="Times New Roman"/>
          <w:szCs w:val="24"/>
        </w:rPr>
        <w:t>allow</w:t>
      </w:r>
      <w:proofErr w:type="gramEnd"/>
    </w:p>
    <w:p w14:paraId="2AB0546F" w14:textId="77777777" w:rsidR="0024222E" w:rsidRDefault="0024222E" w:rsidP="002422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any prostitution, </w:t>
      </w:r>
      <w:proofErr w:type="gramStart"/>
      <w:r>
        <w:rPr>
          <w:rFonts w:eastAsia="Times New Roman" w:cs="Times New Roman"/>
          <w:szCs w:val="24"/>
        </w:rPr>
        <w:t>adultery</w:t>
      </w:r>
      <w:proofErr w:type="gramEnd"/>
      <w:r>
        <w:rPr>
          <w:rFonts w:eastAsia="Times New Roman" w:cs="Times New Roman"/>
          <w:szCs w:val="24"/>
        </w:rPr>
        <w:t xml:space="preserve"> or fornication to take place there.</w:t>
      </w:r>
    </w:p>
    <w:p w14:paraId="49A3F094" w14:textId="77777777" w:rsidR="0024222E" w:rsidRDefault="0024222E" w:rsidP="0024222E">
      <w:pPr>
        <w:pStyle w:val="NoSpacing"/>
        <w:ind w:left="1440" w:hanging="720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17)</w:t>
      </w:r>
    </w:p>
    <w:p w14:paraId="315137D5" w14:textId="77777777" w:rsidR="0024222E" w:rsidRDefault="0024222E" w:rsidP="0024222E">
      <w:pPr>
        <w:pStyle w:val="NoSpacing"/>
        <w:rPr>
          <w:rFonts w:cs="Times New Roman"/>
          <w:szCs w:val="24"/>
        </w:rPr>
      </w:pPr>
    </w:p>
    <w:p w14:paraId="13D7A698" w14:textId="77777777" w:rsidR="0024222E" w:rsidRDefault="0024222E" w:rsidP="0024222E">
      <w:pPr>
        <w:pStyle w:val="NoSpacing"/>
        <w:rPr>
          <w:rFonts w:cs="Times New Roman"/>
          <w:szCs w:val="24"/>
        </w:rPr>
      </w:pPr>
    </w:p>
    <w:p w14:paraId="531EE23F" w14:textId="77777777" w:rsidR="0024222E" w:rsidRDefault="0024222E" w:rsidP="002422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638360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B5F3A" w14:textId="77777777" w:rsidR="0024222E" w:rsidRDefault="0024222E" w:rsidP="009139A6">
      <w:r>
        <w:separator/>
      </w:r>
    </w:p>
  </w:endnote>
  <w:endnote w:type="continuationSeparator" w:id="0">
    <w:p w14:paraId="56920EB8" w14:textId="77777777" w:rsidR="0024222E" w:rsidRDefault="002422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AB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33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FEB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37F2F" w14:textId="77777777" w:rsidR="0024222E" w:rsidRDefault="0024222E" w:rsidP="009139A6">
      <w:r>
        <w:separator/>
      </w:r>
    </w:p>
  </w:footnote>
  <w:footnote w:type="continuationSeparator" w:id="0">
    <w:p w14:paraId="6E1F58FC" w14:textId="77777777" w:rsidR="0024222E" w:rsidRDefault="002422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83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A45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84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22E"/>
    <w:rsid w:val="000666E0"/>
    <w:rsid w:val="0024222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1BA07"/>
  <w15:chartTrackingRefBased/>
  <w15:docId w15:val="{AB96B41B-CB82-4F30-BB6C-111E737F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2023-04-26T20:01:00Z</dcterms:created>
  <dcterms:modified xsi:type="dcterms:W3CDTF">2023-04-26T20:01:00Z</dcterms:modified>
</cp:coreProperties>
</file>